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461EF" w14:textId="77777777" w:rsidR="002A04C4" w:rsidRDefault="002A04C4" w:rsidP="002A04C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Robert WARD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fl.1498)</w:t>
      </w:r>
    </w:p>
    <w:p w14:paraId="668DE1E4" w14:textId="77777777" w:rsidR="002A04C4" w:rsidRDefault="002A04C4" w:rsidP="002A04C4">
      <w:pPr>
        <w:pStyle w:val="NoSpacing"/>
        <w:rPr>
          <w:rFonts w:eastAsia="Times New Roman" w:cs="Times New Roman"/>
          <w:szCs w:val="24"/>
        </w:rPr>
      </w:pPr>
    </w:p>
    <w:p w14:paraId="6C1FE063" w14:textId="77777777" w:rsidR="002A04C4" w:rsidRDefault="002A04C4" w:rsidP="002A04C4">
      <w:pPr>
        <w:pStyle w:val="NoSpacing"/>
        <w:rPr>
          <w:rFonts w:eastAsia="Times New Roman" w:cs="Times New Roman"/>
          <w:szCs w:val="24"/>
        </w:rPr>
      </w:pPr>
    </w:p>
    <w:p w14:paraId="1DF019C6" w14:textId="77777777" w:rsidR="002A04C4" w:rsidRDefault="002A04C4" w:rsidP="002A04C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17 Jul.</w:t>
      </w:r>
      <w:r>
        <w:rPr>
          <w:rFonts w:eastAsia="Times New Roman" w:cs="Times New Roman"/>
          <w:szCs w:val="24"/>
        </w:rPr>
        <w:tab/>
        <w:t>1498</w:t>
      </w:r>
      <w:r>
        <w:rPr>
          <w:rFonts w:eastAsia="Times New Roman" w:cs="Times New Roman"/>
          <w:szCs w:val="24"/>
        </w:rPr>
        <w:tab/>
        <w:t xml:space="preserve">Robert </w:t>
      </w:r>
      <w:proofErr w:type="spellStart"/>
      <w:r>
        <w:rPr>
          <w:rFonts w:eastAsia="Times New Roman" w:cs="Times New Roman"/>
          <w:szCs w:val="24"/>
        </w:rPr>
        <w:t>Stronge</w:t>
      </w:r>
      <w:proofErr w:type="spellEnd"/>
      <w:r>
        <w:rPr>
          <w:rFonts w:eastAsia="Times New Roman" w:cs="Times New Roman"/>
          <w:szCs w:val="24"/>
        </w:rPr>
        <w:t xml:space="preserve"> of Cromer, Norfolk(q.v.), appointed him supervisor of his Will,</w:t>
      </w:r>
    </w:p>
    <w:p w14:paraId="1F19724F" w14:textId="77777777" w:rsidR="002A04C4" w:rsidRDefault="002A04C4" w:rsidP="002A04C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of which he was also a witness.</w:t>
      </w:r>
    </w:p>
    <w:p w14:paraId="2E430F13" w14:textId="77777777" w:rsidR="002A04C4" w:rsidRDefault="002A04C4" w:rsidP="002A04C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(“The Register of John Morton, Archbishop of Canterbury 1486-1500” </w:t>
      </w:r>
      <w:proofErr w:type="spellStart"/>
      <w:r>
        <w:rPr>
          <w:rFonts w:eastAsia="Times New Roman" w:cs="Times New Roman"/>
          <w:szCs w:val="24"/>
        </w:rPr>
        <w:t>vol.III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5DA62597" w14:textId="77777777" w:rsidR="002A04C4" w:rsidRDefault="002A04C4" w:rsidP="002A04C4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ed. Christopher Harper-Bill, pub. </w:t>
      </w:r>
      <w:proofErr w:type="gramStart"/>
      <w:r>
        <w:rPr>
          <w:rFonts w:eastAsia="Times New Roman" w:cs="Times New Roman"/>
          <w:szCs w:val="24"/>
        </w:rPr>
        <w:t>Canterbury  and</w:t>
      </w:r>
      <w:proofErr w:type="gramEnd"/>
      <w:r>
        <w:rPr>
          <w:rFonts w:eastAsia="Times New Roman" w:cs="Times New Roman"/>
          <w:szCs w:val="24"/>
        </w:rPr>
        <w:t xml:space="preserve"> York Society 2000, pp.38-9)</w:t>
      </w:r>
    </w:p>
    <w:p w14:paraId="49FCFBF4" w14:textId="77777777" w:rsidR="002A04C4" w:rsidRDefault="002A04C4" w:rsidP="002A04C4">
      <w:pPr>
        <w:pStyle w:val="NoSpacing"/>
        <w:rPr>
          <w:rFonts w:eastAsia="Times New Roman" w:cs="Times New Roman"/>
          <w:szCs w:val="24"/>
        </w:rPr>
      </w:pPr>
    </w:p>
    <w:p w14:paraId="095AA147" w14:textId="77777777" w:rsidR="002A04C4" w:rsidRDefault="002A04C4" w:rsidP="002A04C4">
      <w:pPr>
        <w:pStyle w:val="NoSpacing"/>
        <w:rPr>
          <w:rFonts w:eastAsia="Times New Roman" w:cs="Times New Roman"/>
          <w:szCs w:val="24"/>
        </w:rPr>
      </w:pPr>
    </w:p>
    <w:p w14:paraId="74E9C7E7" w14:textId="77777777" w:rsidR="002A04C4" w:rsidRDefault="002A04C4" w:rsidP="002A04C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18 March 2023</w:t>
      </w:r>
    </w:p>
    <w:p w14:paraId="384EC53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68F26" w14:textId="77777777" w:rsidR="002A04C4" w:rsidRDefault="002A04C4" w:rsidP="009139A6">
      <w:r>
        <w:separator/>
      </w:r>
    </w:p>
  </w:endnote>
  <w:endnote w:type="continuationSeparator" w:id="0">
    <w:p w14:paraId="36570F58" w14:textId="77777777" w:rsidR="002A04C4" w:rsidRDefault="002A04C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F7C9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1CD3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937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1827D" w14:textId="77777777" w:rsidR="002A04C4" w:rsidRDefault="002A04C4" w:rsidP="009139A6">
      <w:r>
        <w:separator/>
      </w:r>
    </w:p>
  </w:footnote>
  <w:footnote w:type="continuationSeparator" w:id="0">
    <w:p w14:paraId="6B21C021" w14:textId="77777777" w:rsidR="002A04C4" w:rsidRDefault="002A04C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4A28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9A1F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47D4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4C4"/>
    <w:rsid w:val="000666E0"/>
    <w:rsid w:val="002510B7"/>
    <w:rsid w:val="002A04C4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756372"/>
  <w15:chartTrackingRefBased/>
  <w15:docId w15:val="{6FE131FC-70F1-4DE3-9BFD-5476B1FF2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2023-03-18T15:13:00Z</dcterms:created>
  <dcterms:modified xsi:type="dcterms:W3CDTF">2023-03-18T15:13:00Z</dcterms:modified>
</cp:coreProperties>
</file>